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DF3" w:rsidRDefault="00176DF3" w:rsidP="00176D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FRENSSH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:rsidR="00176DF3" w:rsidRDefault="00176DF3" w:rsidP="00176D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Tavistock Abbey.</w:t>
      </w:r>
    </w:p>
    <w:p w:rsidR="00176DF3" w:rsidRDefault="00176DF3" w:rsidP="00176DF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76DF3" w:rsidRDefault="00176DF3" w:rsidP="00176DF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76DF3" w:rsidRDefault="00176DF3" w:rsidP="00176D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Mar.1425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subdeacon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Parish Church, Devon,</w:t>
      </w:r>
    </w:p>
    <w:p w:rsidR="00CA77FB" w:rsidRDefault="00176DF3" w:rsidP="00CA77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Edmund Lacy, Bishop of Exeter(q.v.).</w:t>
      </w:r>
      <w:r w:rsidR="00CA77FB" w:rsidRPr="00CA77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77FB" w:rsidRDefault="00CA77FB" w:rsidP="00CA77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Sep.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deacon in the chapel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St.Gabriel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Bishop’s </w:t>
      </w:r>
      <w:proofErr w:type="spellStart"/>
      <w:r>
        <w:rPr>
          <w:rFonts w:ascii="Times New Roman" w:hAnsi="Times New Roman" w:cs="Times New Roman"/>
          <w:sz w:val="24"/>
          <w:szCs w:val="24"/>
        </w:rPr>
        <w:t>Clyst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176DF3" w:rsidRDefault="00CA77FB" w:rsidP="00CA77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Devon, by the Bishop.   (ibid.p.99)</w:t>
      </w:r>
    </w:p>
    <w:p w:rsidR="00176DF3" w:rsidRDefault="00176DF3" w:rsidP="00176D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vol.4 pp.93-5)</w:t>
      </w:r>
    </w:p>
    <w:p w:rsidR="00104CB9" w:rsidRDefault="00104CB9" w:rsidP="00104C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 xml:space="preserve"> Feb.1426</w:t>
      </w:r>
      <w:r>
        <w:rPr>
          <w:rFonts w:ascii="Times New Roman" w:hAnsi="Times New Roman" w:cs="Times New Roman"/>
          <w:sz w:val="24"/>
          <w:szCs w:val="24"/>
        </w:rPr>
        <w:tab/>
        <w:t>He was ordained priest</w:t>
      </w:r>
      <w:r>
        <w:rPr>
          <w:rFonts w:ascii="Times New Roman" w:hAnsi="Times New Roman" w:cs="Times New Roman"/>
          <w:sz w:val="24"/>
          <w:szCs w:val="24"/>
        </w:rPr>
        <w:t xml:space="preserve"> in the chapel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St.Gabriel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Bishop’s </w:t>
      </w:r>
      <w:proofErr w:type="spellStart"/>
      <w:r>
        <w:rPr>
          <w:rFonts w:ascii="Times New Roman" w:hAnsi="Times New Roman" w:cs="Times New Roman"/>
          <w:sz w:val="24"/>
          <w:szCs w:val="24"/>
        </w:rPr>
        <w:t>Clyst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104CB9" w:rsidRDefault="00104CB9" w:rsidP="00104C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Devon, by the Bishop.</w:t>
      </w:r>
    </w:p>
    <w:p w:rsidR="00104CB9" w:rsidRDefault="00104CB9" w:rsidP="00104C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 xml:space="preserve">ibid. </w:t>
      </w:r>
      <w:r>
        <w:rPr>
          <w:rFonts w:ascii="Times New Roman" w:hAnsi="Times New Roman" w:cs="Times New Roman"/>
          <w:sz w:val="24"/>
          <w:szCs w:val="24"/>
        </w:rPr>
        <w:t>p.100)</w:t>
      </w:r>
    </w:p>
    <w:p w:rsidR="00CA77FB" w:rsidRDefault="00CA77FB" w:rsidP="00176DF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76DF3" w:rsidRDefault="00176DF3" w:rsidP="00176DF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A77FB" w:rsidRDefault="00CA77FB" w:rsidP="00176D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March 2016</w:t>
      </w:r>
    </w:p>
    <w:p w:rsidR="00104CB9" w:rsidRPr="00366B19" w:rsidRDefault="00104CB9" w:rsidP="00176D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March 2016</w:t>
      </w:r>
      <w:bookmarkStart w:id="0" w:name="_GoBack"/>
      <w:bookmarkEnd w:id="0"/>
    </w:p>
    <w:p w:rsidR="006B2F86" w:rsidRPr="00176DF3" w:rsidRDefault="00104CB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176DF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6DF3" w:rsidRDefault="00176DF3" w:rsidP="00E71FC3">
      <w:pPr>
        <w:spacing w:after="0" w:line="240" w:lineRule="auto"/>
      </w:pPr>
      <w:r>
        <w:separator/>
      </w:r>
    </w:p>
  </w:endnote>
  <w:endnote w:type="continuationSeparator" w:id="0">
    <w:p w:rsidR="00176DF3" w:rsidRDefault="00176DF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6DF3" w:rsidRDefault="00176DF3" w:rsidP="00E71FC3">
      <w:pPr>
        <w:spacing w:after="0" w:line="240" w:lineRule="auto"/>
      </w:pPr>
      <w:r>
        <w:separator/>
      </w:r>
    </w:p>
  </w:footnote>
  <w:footnote w:type="continuationSeparator" w:id="0">
    <w:p w:rsidR="00176DF3" w:rsidRDefault="00176DF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DF3"/>
    <w:rsid w:val="00104CB9"/>
    <w:rsid w:val="00176DF3"/>
    <w:rsid w:val="00AB52E8"/>
    <w:rsid w:val="00B16D3F"/>
    <w:rsid w:val="00CA77F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9566B2"/>
  <w15:chartTrackingRefBased/>
  <w15:docId w15:val="{72834466-AC83-4F33-A549-BD516B0C6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2016-03-05T10:46:00Z</dcterms:created>
  <dcterms:modified xsi:type="dcterms:W3CDTF">2016-03-21T13:28:00Z</dcterms:modified>
</cp:coreProperties>
</file>